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 - Neubau Kita Hobbeltstraße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Innentüren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